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1F6" w:rsidRDefault="006041F6" w:rsidP="004C7A27">
      <w:pPr>
        <w:rPr>
          <w:b/>
          <w:bCs/>
          <w:sz w:val="24"/>
          <w:szCs w:val="24"/>
          <w:lang w:val="en-US"/>
        </w:rPr>
      </w:pPr>
    </w:p>
    <w:p w:rsidR="006041F6" w:rsidRDefault="006041F6" w:rsidP="00293266">
      <w:pPr>
        <w:jc w:val="righ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Образец № 8</w:t>
      </w:r>
    </w:p>
    <w:p w:rsidR="006041F6" w:rsidRPr="004C7A27" w:rsidRDefault="006041F6" w:rsidP="004C7A27">
      <w:pPr>
        <w:rPr>
          <w:b/>
          <w:bCs/>
          <w:sz w:val="24"/>
          <w:szCs w:val="24"/>
          <w:lang w:val="en-US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3708"/>
        <w:gridCol w:w="6323"/>
      </w:tblGrid>
      <w:tr w:rsidR="006041F6" w:rsidRPr="00321E59">
        <w:tc>
          <w:tcPr>
            <w:tcW w:w="3708" w:type="dxa"/>
          </w:tcPr>
          <w:p w:rsidR="006041F6" w:rsidRPr="00321E59" w:rsidRDefault="006041F6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</w:tcPr>
          <w:p w:rsidR="006041F6" w:rsidRPr="00321E59" w:rsidRDefault="006041F6" w:rsidP="00FB116E">
            <w:pPr>
              <w:pStyle w:val="BodyText"/>
              <w:jc w:val="left"/>
              <w:rPr>
                <w:i/>
                <w:iCs/>
              </w:rPr>
            </w:pPr>
          </w:p>
        </w:tc>
      </w:tr>
      <w:tr w:rsidR="006041F6" w:rsidRPr="00321E59">
        <w:tc>
          <w:tcPr>
            <w:tcW w:w="3708" w:type="dxa"/>
          </w:tcPr>
          <w:p w:rsidR="006041F6" w:rsidRPr="00321E59" w:rsidRDefault="006041F6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</w:tcPr>
          <w:p w:rsidR="006041F6" w:rsidRPr="00321E59" w:rsidRDefault="006041F6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6041F6" w:rsidRPr="00321E59">
        <w:tc>
          <w:tcPr>
            <w:tcW w:w="3708" w:type="dxa"/>
          </w:tcPr>
          <w:p w:rsidR="006041F6" w:rsidRPr="00321E59" w:rsidRDefault="006041F6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 xml:space="preserve">BIC; IBAN: </w:t>
            </w:r>
          </w:p>
        </w:tc>
        <w:tc>
          <w:tcPr>
            <w:tcW w:w="6323" w:type="dxa"/>
          </w:tcPr>
          <w:p w:rsidR="006041F6" w:rsidRPr="00321E59" w:rsidRDefault="006041F6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6041F6" w:rsidRPr="00321E59">
        <w:tc>
          <w:tcPr>
            <w:tcW w:w="3708" w:type="dxa"/>
          </w:tcPr>
          <w:p w:rsidR="006041F6" w:rsidRPr="00321E59" w:rsidRDefault="006041F6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Булстат номер/ЕИК:</w:t>
            </w:r>
          </w:p>
        </w:tc>
        <w:tc>
          <w:tcPr>
            <w:tcW w:w="6323" w:type="dxa"/>
          </w:tcPr>
          <w:p w:rsidR="006041F6" w:rsidRPr="00321E59" w:rsidRDefault="006041F6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6041F6" w:rsidRPr="00321E59">
        <w:tc>
          <w:tcPr>
            <w:tcW w:w="3708" w:type="dxa"/>
          </w:tcPr>
          <w:p w:rsidR="006041F6" w:rsidRPr="00321E59" w:rsidRDefault="006041F6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6041F6" w:rsidRPr="00321E59" w:rsidRDefault="006041F6" w:rsidP="00FB116E">
            <w:pPr>
              <w:pStyle w:val="BodyText"/>
              <w:jc w:val="left"/>
              <w:rPr>
                <w:i/>
                <w:iCs/>
                <w:sz w:val="22"/>
                <w:szCs w:val="22"/>
              </w:rPr>
            </w:pPr>
            <w:r w:rsidRPr="00321E59">
              <w:rPr>
                <w:i/>
                <w:iCs/>
                <w:sz w:val="22"/>
                <w:szCs w:val="22"/>
              </w:rPr>
              <w:t>(държава, град, пощенски код, улица, №)</w:t>
            </w:r>
          </w:p>
        </w:tc>
      </w:tr>
      <w:tr w:rsidR="006041F6" w:rsidRPr="00321E59">
        <w:tc>
          <w:tcPr>
            <w:tcW w:w="3708" w:type="dxa"/>
          </w:tcPr>
          <w:p w:rsidR="006041F6" w:rsidRPr="00321E59" w:rsidRDefault="006041F6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</w:tcPr>
          <w:p w:rsidR="006041F6" w:rsidRPr="00321E59" w:rsidRDefault="006041F6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6041F6" w:rsidRPr="00321E59">
        <w:tc>
          <w:tcPr>
            <w:tcW w:w="3708" w:type="dxa"/>
          </w:tcPr>
          <w:p w:rsidR="006041F6" w:rsidRPr="00321E59" w:rsidRDefault="006041F6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</w:tcPr>
          <w:p w:rsidR="006041F6" w:rsidRPr="00321E59" w:rsidRDefault="006041F6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6041F6" w:rsidRPr="00321E59">
        <w:tc>
          <w:tcPr>
            <w:tcW w:w="3708" w:type="dxa"/>
          </w:tcPr>
          <w:p w:rsidR="006041F6" w:rsidRPr="00321E59" w:rsidRDefault="006041F6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</w:tcPr>
          <w:p w:rsidR="006041F6" w:rsidRPr="00321E59" w:rsidRDefault="006041F6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6041F6" w:rsidRPr="00321E59">
        <w:tc>
          <w:tcPr>
            <w:tcW w:w="3708" w:type="dxa"/>
          </w:tcPr>
          <w:p w:rsidR="006041F6" w:rsidRPr="00321E59" w:rsidRDefault="006041F6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e mail:</w:t>
            </w:r>
          </w:p>
        </w:tc>
        <w:tc>
          <w:tcPr>
            <w:tcW w:w="6323" w:type="dxa"/>
          </w:tcPr>
          <w:p w:rsidR="006041F6" w:rsidRPr="00321E59" w:rsidRDefault="006041F6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</w:tbl>
    <w:p w:rsidR="006041F6" w:rsidRPr="00321E59" w:rsidRDefault="006041F6" w:rsidP="004C7A27">
      <w:pPr>
        <w:pStyle w:val="BodyText"/>
        <w:rPr>
          <w:b w:val="0"/>
          <w:bCs w:val="0"/>
        </w:rPr>
      </w:pPr>
    </w:p>
    <w:p w:rsidR="006041F6" w:rsidRPr="00321E59" w:rsidRDefault="006041F6" w:rsidP="004C7A27">
      <w:pPr>
        <w:ind w:firstLine="4680"/>
        <w:jc w:val="both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 xml:space="preserve">До </w:t>
      </w:r>
    </w:p>
    <w:p w:rsidR="006041F6" w:rsidRPr="00321E59" w:rsidRDefault="006041F6" w:rsidP="004C7A27">
      <w:pPr>
        <w:ind w:firstLine="4680"/>
        <w:jc w:val="both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 xml:space="preserve">Община </w:t>
      </w:r>
      <w:r>
        <w:rPr>
          <w:b/>
          <w:bCs/>
          <w:sz w:val="24"/>
          <w:szCs w:val="24"/>
        </w:rPr>
        <w:t>Лозница</w:t>
      </w:r>
    </w:p>
    <w:p w:rsidR="006041F6" w:rsidRPr="00321E59" w:rsidRDefault="006041F6" w:rsidP="004C7A27">
      <w:pPr>
        <w:ind w:firstLine="4680"/>
        <w:jc w:val="both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>гр.</w:t>
      </w:r>
      <w:r>
        <w:rPr>
          <w:b/>
          <w:bCs/>
          <w:sz w:val="24"/>
          <w:szCs w:val="24"/>
        </w:rPr>
        <w:t xml:space="preserve"> Лозница, </w:t>
      </w:r>
      <w:r w:rsidRPr="00321E59">
        <w:rPr>
          <w:b/>
          <w:bCs/>
          <w:sz w:val="24"/>
          <w:szCs w:val="24"/>
        </w:rPr>
        <w:t>ул. „</w:t>
      </w:r>
      <w:r>
        <w:rPr>
          <w:b/>
          <w:bCs/>
          <w:sz w:val="24"/>
          <w:szCs w:val="24"/>
        </w:rPr>
        <w:t>Васил Левски” № 6</w:t>
      </w:r>
    </w:p>
    <w:p w:rsidR="006041F6" w:rsidRPr="00321E59" w:rsidRDefault="006041F6" w:rsidP="004C7A27">
      <w:pPr>
        <w:ind w:firstLine="720"/>
        <w:rPr>
          <w:b/>
          <w:bCs/>
          <w:sz w:val="24"/>
          <w:szCs w:val="24"/>
        </w:rPr>
      </w:pPr>
    </w:p>
    <w:p w:rsidR="006041F6" w:rsidRDefault="006041F6" w:rsidP="00A77A4B">
      <w:pPr>
        <w:pStyle w:val="Heading1"/>
        <w:spacing w:before="0"/>
        <w:jc w:val="center"/>
        <w:rPr>
          <w:rFonts w:ascii="Times New Roman" w:hAnsi="Times New Roman" w:cs="Times New Roman"/>
          <w:color w:val="auto"/>
        </w:rPr>
      </w:pPr>
      <w:r w:rsidRPr="00321E59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ЦЕНОВО ПРЕДЛОЖЕНИЕ</w:t>
      </w:r>
    </w:p>
    <w:p w:rsidR="006041F6" w:rsidRPr="005A19D0" w:rsidRDefault="006041F6" w:rsidP="005A19D0">
      <w:pPr>
        <w:jc w:val="center"/>
        <w:rPr>
          <w:b/>
          <w:bCs/>
          <w:sz w:val="28"/>
          <w:szCs w:val="28"/>
        </w:rPr>
      </w:pPr>
      <w:r w:rsidRPr="005A19D0">
        <w:rPr>
          <w:b/>
          <w:bCs/>
          <w:sz w:val="28"/>
          <w:szCs w:val="28"/>
        </w:rPr>
        <w:t>ЗА ИЗПЪЛНЕНИЕ НА ОБЩЕСТВЕНА ПОРЪЧКА</w:t>
      </w:r>
    </w:p>
    <w:p w:rsidR="006041F6" w:rsidRPr="00321E59" w:rsidRDefault="006041F6" w:rsidP="004C7A27"/>
    <w:tbl>
      <w:tblPr>
        <w:tblW w:w="0" w:type="auto"/>
        <w:jc w:val="center"/>
        <w:tblInd w:w="-595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1822"/>
        <w:gridCol w:w="7935"/>
      </w:tblGrid>
      <w:tr w:rsidR="006041F6" w:rsidRPr="00321E59">
        <w:trPr>
          <w:jc w:val="center"/>
        </w:trPr>
        <w:tc>
          <w:tcPr>
            <w:tcW w:w="1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1F6" w:rsidRPr="00321E59" w:rsidRDefault="006041F6" w:rsidP="00FB116E">
            <w:pPr>
              <w:pStyle w:val="BodyText"/>
              <w:rPr>
                <w:b w:val="0"/>
                <w:bCs w:val="0"/>
              </w:rPr>
            </w:pPr>
            <w:r w:rsidRPr="00321E59">
              <w:rPr>
                <w:b w:val="0"/>
                <w:bCs w:val="0"/>
              </w:rPr>
              <w:t>Наименование на поръчката:</w:t>
            </w:r>
          </w:p>
        </w:tc>
        <w:tc>
          <w:tcPr>
            <w:tcW w:w="7935" w:type="dxa"/>
            <w:tcBorders>
              <w:left w:val="single" w:sz="4" w:space="0" w:color="auto"/>
              <w:right w:val="single" w:sz="4" w:space="0" w:color="auto"/>
            </w:tcBorders>
          </w:tcPr>
          <w:p w:rsidR="006041F6" w:rsidRPr="008221DA" w:rsidRDefault="006041F6" w:rsidP="008221DA">
            <w:pPr>
              <w:jc w:val="both"/>
              <w:rPr>
                <w:b/>
                <w:bCs/>
                <w:sz w:val="24"/>
                <w:szCs w:val="24"/>
              </w:rPr>
            </w:pPr>
            <w:r w:rsidRPr="008221DA">
              <w:rPr>
                <w:b/>
                <w:bCs/>
                <w:color w:val="000000"/>
                <w:sz w:val="24"/>
                <w:szCs w:val="24"/>
                <w:lang w:eastAsia="bg-BG"/>
              </w:rPr>
              <w:t>„Избор на изпълнител за осъществяване на консултантски услуги, свързани с подготовка за кандидатстване с проекти на Община Лозница по Програма за развитие на селските райони 2014-2020 г. в три обособени позиции”: обособена позиция 1: „Избор на изпълнител за осъществяване на консултантски услуги, свързани с</w:t>
            </w:r>
            <w:r w:rsidRPr="008221DA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221DA">
              <w:rPr>
                <w:b/>
                <w:bCs/>
                <w:color w:val="000000"/>
                <w:sz w:val="24"/>
                <w:szCs w:val="24"/>
                <w:lang w:eastAsia="bg-BG"/>
              </w:rPr>
              <w:t>подготовка на проект: „Реконструкция и рехабилитация на улици в населени места на Община Лозница””; обособена позиция 2: „Избор на изпълнител за осъществяване на консултантски услуги, свързани с подготовка на проект: „Основен ремонт и енергоефективна рехабилитация на Народно читалище „Пробуда 1912” в гр. Лозница””; обособена позиция 3: „Избор на изпълнител за осъществяване на консултантски услуги, свързани с подготовка на проект: „Рехабилитация на общински пътища в община Лозница””</w:t>
            </w:r>
          </w:p>
        </w:tc>
      </w:tr>
    </w:tbl>
    <w:p w:rsidR="006041F6" w:rsidRPr="00321E59" w:rsidRDefault="006041F6" w:rsidP="004C7A27">
      <w:pPr>
        <w:jc w:val="both"/>
        <w:rPr>
          <w:b/>
          <w:bCs/>
          <w:sz w:val="24"/>
          <w:szCs w:val="24"/>
        </w:rPr>
      </w:pPr>
    </w:p>
    <w:p w:rsidR="006041F6" w:rsidRPr="008221DA" w:rsidRDefault="006041F6" w:rsidP="008221DA">
      <w:pPr>
        <w:ind w:left="-181" w:right="-54"/>
        <w:jc w:val="center"/>
        <w:rPr>
          <w:b/>
          <w:bCs/>
          <w:sz w:val="24"/>
          <w:szCs w:val="24"/>
        </w:rPr>
      </w:pPr>
      <w:r w:rsidRPr="008221DA">
        <w:rPr>
          <w:b/>
          <w:bCs/>
          <w:sz w:val="24"/>
          <w:szCs w:val="24"/>
        </w:rPr>
        <w:t>УВАЖАЕМИ ДАМИ И ГОСПОДА,</w:t>
      </w:r>
    </w:p>
    <w:p w:rsidR="006041F6" w:rsidRPr="008221DA" w:rsidRDefault="006041F6" w:rsidP="008221DA">
      <w:pPr>
        <w:ind w:left="-181" w:right="-54" w:firstLine="543"/>
        <w:jc w:val="both"/>
        <w:rPr>
          <w:b/>
          <w:bCs/>
          <w:sz w:val="24"/>
          <w:szCs w:val="24"/>
        </w:rPr>
      </w:pPr>
    </w:p>
    <w:p w:rsidR="006041F6" w:rsidRPr="008221DA" w:rsidRDefault="006041F6" w:rsidP="008221DA">
      <w:pPr>
        <w:spacing w:line="276" w:lineRule="auto"/>
        <w:ind w:firstLine="708"/>
        <w:jc w:val="both"/>
        <w:rPr>
          <w:b/>
          <w:bCs/>
          <w:sz w:val="24"/>
          <w:szCs w:val="24"/>
        </w:rPr>
      </w:pPr>
      <w:r w:rsidRPr="008221DA">
        <w:rPr>
          <w:sz w:val="24"/>
          <w:szCs w:val="24"/>
        </w:rPr>
        <w:t xml:space="preserve">Във връзка с участието ни в </w:t>
      </w:r>
      <w:r>
        <w:rPr>
          <w:sz w:val="24"/>
          <w:szCs w:val="24"/>
        </w:rPr>
        <w:t>провежданото възлагане по реда на чл.20, ал.3, т.2 от ЗОП  чрез “Събиране на оферти с обява” на обществена поръчка с предмет:</w:t>
      </w:r>
      <w:r w:rsidRPr="008221DA">
        <w:rPr>
          <w:sz w:val="24"/>
          <w:szCs w:val="24"/>
        </w:rPr>
        <w:t xml:space="preserve">: </w:t>
      </w:r>
      <w:r w:rsidRPr="008221DA">
        <w:rPr>
          <w:b/>
          <w:bCs/>
          <w:color w:val="000000"/>
          <w:sz w:val="24"/>
          <w:szCs w:val="24"/>
          <w:lang w:eastAsia="bg-BG"/>
        </w:rPr>
        <w:t>„Избор на изпълнител за осъществяване на консултантски услуги, свързани с подготовка за кандидатстване с проекти на Община Лозница по Програма за развитие на селските райони 2014-2020 г. в три обособени позиции”: обособена позиция 1: „Избор на изпълнител за осъществяване на консултантски услуги, свързани с</w:t>
      </w:r>
      <w:r w:rsidRPr="008221DA">
        <w:rPr>
          <w:b/>
          <w:bCs/>
          <w:i/>
          <w:iCs/>
          <w:sz w:val="24"/>
          <w:szCs w:val="24"/>
          <w:lang w:val="ru-RU"/>
        </w:rPr>
        <w:t xml:space="preserve"> </w:t>
      </w:r>
      <w:r w:rsidRPr="008221DA">
        <w:rPr>
          <w:b/>
          <w:bCs/>
          <w:color w:val="000000"/>
          <w:sz w:val="24"/>
          <w:szCs w:val="24"/>
          <w:lang w:eastAsia="bg-BG"/>
        </w:rPr>
        <w:t>подготовка на проект: „Реконструкция и рехабилитация на улици в населени места на Община Лозница””; обособена позиция 2: „Избор на изпълнител за осъществяване на консултантски услуги, свързани с подготовка на проект: „Основен ремонт и енергоефективна рехабилитация на Народно читалище „Пробуда 1912” в гр. Лозница””; обособена позиция 3: „Избор на изпълнител за осъществяване на консултантски услуги, свързани с подготовка на проект: „Рехабилитация на общински пътища в община Лозница””</w:t>
      </w:r>
      <w:r w:rsidRPr="008221DA">
        <w:rPr>
          <w:b/>
          <w:bCs/>
          <w:sz w:val="24"/>
          <w:szCs w:val="24"/>
        </w:rPr>
        <w:t xml:space="preserve">, </w:t>
      </w:r>
      <w:r w:rsidRPr="008221DA">
        <w:rPr>
          <w:sz w:val="24"/>
          <w:szCs w:val="24"/>
        </w:rPr>
        <w:t>по обособена позиция № ................................ (ПОСОЧВА СЕ ОБОСОБЕНАТА ПОЗИЦИЯ ЗА КОЯТО СЕ ПОДАВА ОФЕРТА)</w:t>
      </w:r>
      <w:r w:rsidRPr="008221DA">
        <w:rPr>
          <w:b/>
          <w:bCs/>
          <w:sz w:val="24"/>
          <w:szCs w:val="24"/>
        </w:rPr>
        <w:t xml:space="preserve">  </w:t>
      </w:r>
    </w:p>
    <w:p w:rsidR="006041F6" w:rsidRPr="008221DA" w:rsidRDefault="006041F6" w:rsidP="008221DA">
      <w:pPr>
        <w:ind w:right="284"/>
        <w:jc w:val="center"/>
        <w:rPr>
          <w:b/>
          <w:bCs/>
          <w:i/>
          <w:iCs/>
          <w:sz w:val="24"/>
          <w:szCs w:val="24"/>
        </w:rPr>
      </w:pPr>
    </w:p>
    <w:p w:rsidR="006041F6" w:rsidRPr="008221DA" w:rsidRDefault="006041F6" w:rsidP="008221DA">
      <w:pPr>
        <w:ind w:firstLine="39"/>
        <w:jc w:val="both"/>
        <w:rPr>
          <w:rStyle w:val="PageNumber"/>
          <w:sz w:val="24"/>
          <w:szCs w:val="24"/>
        </w:rPr>
      </w:pPr>
      <w:r w:rsidRPr="008221DA">
        <w:rPr>
          <w:sz w:val="24"/>
          <w:szCs w:val="24"/>
        </w:rPr>
        <w:t xml:space="preserve">предлагаме да изпълним </w:t>
      </w:r>
      <w:r>
        <w:rPr>
          <w:sz w:val="24"/>
          <w:szCs w:val="24"/>
        </w:rPr>
        <w:t>услугата</w:t>
      </w:r>
      <w:r w:rsidRPr="008221DA">
        <w:rPr>
          <w:sz w:val="24"/>
          <w:szCs w:val="24"/>
        </w:rPr>
        <w:t>, при следните ценови условия</w:t>
      </w:r>
      <w:r w:rsidRPr="008221DA">
        <w:rPr>
          <w:rStyle w:val="PageNumber"/>
          <w:sz w:val="24"/>
          <w:szCs w:val="24"/>
        </w:rPr>
        <w:t>:</w:t>
      </w:r>
    </w:p>
    <w:p w:rsidR="006041F6" w:rsidRPr="008221DA" w:rsidRDefault="006041F6" w:rsidP="008221DA">
      <w:pPr>
        <w:ind w:firstLine="39"/>
        <w:jc w:val="both"/>
        <w:rPr>
          <w:rStyle w:val="PageNumber"/>
          <w:b/>
          <w:bCs/>
          <w:i/>
          <w:iCs/>
          <w:sz w:val="24"/>
          <w:szCs w:val="24"/>
        </w:rPr>
      </w:pPr>
    </w:p>
    <w:p w:rsidR="006041F6" w:rsidRDefault="006041F6" w:rsidP="008221DA">
      <w:pPr>
        <w:ind w:firstLine="363"/>
        <w:jc w:val="both"/>
        <w:rPr>
          <w:b/>
          <w:bCs/>
          <w:sz w:val="24"/>
          <w:szCs w:val="24"/>
        </w:rPr>
      </w:pPr>
      <w:r w:rsidRPr="008221DA">
        <w:rPr>
          <w:rStyle w:val="PageNumber"/>
          <w:b/>
          <w:bCs/>
          <w:sz w:val="24"/>
          <w:szCs w:val="24"/>
        </w:rPr>
        <w:t>О</w:t>
      </w:r>
      <w:r w:rsidRPr="008221DA">
        <w:rPr>
          <w:b/>
          <w:bCs/>
          <w:sz w:val="24"/>
          <w:szCs w:val="24"/>
        </w:rPr>
        <w:t>бща цена за цялостно изпълнение на Обособена позиция № ................................ в размер на ........................ (.........................</w:t>
      </w:r>
      <w:r w:rsidRPr="008221DA">
        <w:rPr>
          <w:b/>
          <w:bCs/>
          <w:i/>
          <w:iCs/>
          <w:sz w:val="24"/>
          <w:szCs w:val="24"/>
        </w:rPr>
        <w:t xml:space="preserve">словом </w:t>
      </w:r>
      <w:r w:rsidRPr="008221DA">
        <w:rPr>
          <w:b/>
          <w:bCs/>
          <w:sz w:val="24"/>
          <w:szCs w:val="24"/>
        </w:rPr>
        <w:t>.....................) лева без ДДС, съответно в размер на ......................(....................</w:t>
      </w:r>
      <w:r w:rsidRPr="008221DA">
        <w:rPr>
          <w:b/>
          <w:bCs/>
          <w:i/>
          <w:iCs/>
          <w:sz w:val="24"/>
          <w:szCs w:val="24"/>
        </w:rPr>
        <w:t>словом</w:t>
      </w:r>
      <w:r w:rsidRPr="008221DA">
        <w:rPr>
          <w:b/>
          <w:bCs/>
          <w:sz w:val="24"/>
          <w:szCs w:val="24"/>
        </w:rPr>
        <w:t>................) с ДДС.</w:t>
      </w:r>
    </w:p>
    <w:p w:rsidR="006041F6" w:rsidRPr="008221DA" w:rsidRDefault="006041F6" w:rsidP="008221DA">
      <w:pPr>
        <w:ind w:firstLine="363"/>
        <w:jc w:val="both"/>
        <w:rPr>
          <w:b/>
          <w:bCs/>
          <w:sz w:val="24"/>
          <w:szCs w:val="24"/>
        </w:rPr>
      </w:pPr>
    </w:p>
    <w:p w:rsidR="006041F6" w:rsidRDefault="006041F6" w:rsidP="008221DA">
      <w:pPr>
        <w:ind w:firstLine="426"/>
        <w:jc w:val="both"/>
        <w:rPr>
          <w:sz w:val="24"/>
          <w:szCs w:val="24"/>
        </w:rPr>
      </w:pPr>
      <w:r w:rsidRPr="008221DA">
        <w:rPr>
          <w:sz w:val="24"/>
          <w:szCs w:val="24"/>
        </w:rPr>
        <w:t>Декларирам, че съм запознат, че не се допуска промяна, допълване, съкращаване и/или посочване на цени по какъвто и да е друг начин, освен посочения по-горе. Оферти, които са с предложена цена по начин, различен от горепосочения, няма да бъдат допускани до участие, оценка и класиране в процедурата.</w:t>
      </w:r>
    </w:p>
    <w:p w:rsidR="006041F6" w:rsidRPr="008221DA" w:rsidRDefault="006041F6" w:rsidP="008221DA">
      <w:pPr>
        <w:ind w:firstLine="426"/>
        <w:jc w:val="both"/>
        <w:rPr>
          <w:sz w:val="24"/>
          <w:szCs w:val="24"/>
        </w:rPr>
      </w:pPr>
    </w:p>
    <w:p w:rsidR="006041F6" w:rsidRDefault="006041F6" w:rsidP="008221DA">
      <w:pPr>
        <w:ind w:firstLine="426"/>
        <w:jc w:val="both"/>
        <w:rPr>
          <w:sz w:val="24"/>
          <w:szCs w:val="24"/>
        </w:rPr>
      </w:pPr>
      <w:r w:rsidRPr="008221DA">
        <w:rPr>
          <w:sz w:val="24"/>
          <w:szCs w:val="24"/>
        </w:rPr>
        <w:t>Предлаганата от нас/мен цена е в лева без ДДС и включва необходимите разходи за осъществяване на възложеното, ведно с разходи за материали, консумативи, транспорт, труд, както и всякакви други разходи, които биха могли да възникнат при по повод на осъществяване на обществената поръчка.</w:t>
      </w:r>
    </w:p>
    <w:p w:rsidR="006041F6" w:rsidRPr="008221DA" w:rsidRDefault="006041F6" w:rsidP="008221DA">
      <w:pPr>
        <w:ind w:firstLine="426"/>
        <w:jc w:val="both"/>
        <w:rPr>
          <w:sz w:val="24"/>
          <w:szCs w:val="24"/>
        </w:rPr>
      </w:pPr>
    </w:p>
    <w:p w:rsidR="006041F6" w:rsidRDefault="006041F6" w:rsidP="008221DA">
      <w:pPr>
        <w:ind w:firstLine="426"/>
        <w:jc w:val="both"/>
        <w:rPr>
          <w:sz w:val="24"/>
          <w:szCs w:val="24"/>
        </w:rPr>
      </w:pPr>
      <w:r w:rsidRPr="008221DA">
        <w:rPr>
          <w:sz w:val="24"/>
          <w:szCs w:val="24"/>
        </w:rPr>
        <w:t>Предложената цена е окончателна и няма да бъде променяна в хода на изпълнение на обществената поръчка.</w:t>
      </w:r>
    </w:p>
    <w:p w:rsidR="006041F6" w:rsidRPr="008221DA" w:rsidRDefault="006041F6" w:rsidP="008221DA">
      <w:pPr>
        <w:ind w:firstLine="426"/>
        <w:jc w:val="both"/>
        <w:rPr>
          <w:sz w:val="24"/>
          <w:szCs w:val="24"/>
        </w:rPr>
      </w:pPr>
    </w:p>
    <w:p w:rsidR="006041F6" w:rsidRDefault="006041F6" w:rsidP="008221DA">
      <w:pPr>
        <w:ind w:firstLine="426"/>
        <w:jc w:val="both"/>
        <w:rPr>
          <w:sz w:val="24"/>
          <w:szCs w:val="24"/>
        </w:rPr>
      </w:pPr>
      <w:r w:rsidRPr="008221DA">
        <w:rPr>
          <w:sz w:val="24"/>
          <w:szCs w:val="24"/>
        </w:rPr>
        <w:t>Декларирам, че съм запознат, че предложените цени ще бъдат използвани при оценяването на подадената от мен/нас оферта, като няма да имам право на корекции и/или позоваване на грешка.</w:t>
      </w:r>
    </w:p>
    <w:p w:rsidR="006041F6" w:rsidRPr="008221DA" w:rsidRDefault="006041F6" w:rsidP="008221DA">
      <w:pPr>
        <w:ind w:firstLine="426"/>
        <w:jc w:val="both"/>
        <w:rPr>
          <w:sz w:val="24"/>
          <w:szCs w:val="24"/>
        </w:rPr>
      </w:pPr>
    </w:p>
    <w:p w:rsidR="006041F6" w:rsidRDefault="006041F6" w:rsidP="008221DA">
      <w:pPr>
        <w:ind w:firstLine="426"/>
        <w:jc w:val="both"/>
        <w:rPr>
          <w:sz w:val="24"/>
          <w:szCs w:val="24"/>
        </w:rPr>
      </w:pPr>
      <w:r w:rsidRPr="008221DA">
        <w:rPr>
          <w:sz w:val="24"/>
          <w:szCs w:val="24"/>
        </w:rPr>
        <w:t xml:space="preserve">Декларирам, че съм запознат с определения от изпълнителя ред на оценка на ценовите предложения. </w:t>
      </w:r>
    </w:p>
    <w:p w:rsidR="006041F6" w:rsidRPr="008221DA" w:rsidRDefault="006041F6" w:rsidP="008221DA">
      <w:pPr>
        <w:ind w:firstLine="426"/>
        <w:jc w:val="both"/>
        <w:rPr>
          <w:sz w:val="24"/>
          <w:szCs w:val="24"/>
        </w:rPr>
      </w:pPr>
    </w:p>
    <w:p w:rsidR="006041F6" w:rsidRPr="008221DA" w:rsidRDefault="006041F6" w:rsidP="008221DA">
      <w:pPr>
        <w:ind w:firstLine="426"/>
        <w:jc w:val="both"/>
        <w:rPr>
          <w:sz w:val="24"/>
          <w:szCs w:val="24"/>
        </w:rPr>
      </w:pPr>
      <w:r w:rsidRPr="008221DA">
        <w:rPr>
          <w:sz w:val="24"/>
          <w:szCs w:val="24"/>
        </w:rPr>
        <w:t>Декларирам, че при разлика между цената, изписана с цифри и тази, изписана с думи, за валидна следва да се счита цената, изписана с думи.</w:t>
      </w:r>
    </w:p>
    <w:p w:rsidR="006041F6" w:rsidRPr="00890512" w:rsidRDefault="006041F6" w:rsidP="004C7A27">
      <w:pPr>
        <w:ind w:firstLine="708"/>
        <w:jc w:val="both"/>
        <w:rPr>
          <w:sz w:val="24"/>
          <w:szCs w:val="24"/>
          <w:lang w:val="ru-RU"/>
        </w:rPr>
      </w:pPr>
    </w:p>
    <w:p w:rsidR="006041F6" w:rsidRDefault="006041F6" w:rsidP="004C7A27">
      <w:pPr>
        <w:ind w:firstLine="708"/>
        <w:jc w:val="both"/>
        <w:rPr>
          <w:sz w:val="24"/>
          <w:szCs w:val="24"/>
        </w:rPr>
      </w:pPr>
    </w:p>
    <w:p w:rsidR="006041F6" w:rsidRPr="00321E59" w:rsidRDefault="006041F6" w:rsidP="004C7A27">
      <w:pPr>
        <w:spacing w:line="360" w:lineRule="auto"/>
        <w:ind w:left="2880"/>
        <w:jc w:val="both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>Подпис и печат:</w:t>
      </w:r>
    </w:p>
    <w:tbl>
      <w:tblPr>
        <w:tblW w:w="0" w:type="auto"/>
        <w:tblInd w:w="907" w:type="dxa"/>
        <w:tblLayout w:type="fixed"/>
        <w:tblLook w:val="0000"/>
      </w:tblPr>
      <w:tblGrid>
        <w:gridCol w:w="4261"/>
        <w:gridCol w:w="4261"/>
      </w:tblGrid>
      <w:tr w:rsidR="006041F6" w:rsidRPr="00321E59">
        <w:tc>
          <w:tcPr>
            <w:tcW w:w="4261" w:type="dxa"/>
          </w:tcPr>
          <w:p w:rsidR="006041F6" w:rsidRPr="00321E59" w:rsidRDefault="006041F6" w:rsidP="00FB116E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261" w:type="dxa"/>
          </w:tcPr>
          <w:p w:rsidR="006041F6" w:rsidRPr="00321E59" w:rsidRDefault="006041F6" w:rsidP="00FB116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________/ _________ / ______</w:t>
            </w:r>
          </w:p>
        </w:tc>
      </w:tr>
      <w:tr w:rsidR="006041F6" w:rsidRPr="00321E59">
        <w:tc>
          <w:tcPr>
            <w:tcW w:w="4261" w:type="dxa"/>
          </w:tcPr>
          <w:p w:rsidR="006041F6" w:rsidRPr="00321E59" w:rsidRDefault="006041F6" w:rsidP="00FB116E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Име и фамилия</w:t>
            </w:r>
          </w:p>
        </w:tc>
        <w:tc>
          <w:tcPr>
            <w:tcW w:w="4261" w:type="dxa"/>
          </w:tcPr>
          <w:p w:rsidR="006041F6" w:rsidRPr="00321E59" w:rsidRDefault="006041F6" w:rsidP="00FB116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__________________________</w:t>
            </w:r>
          </w:p>
        </w:tc>
      </w:tr>
      <w:tr w:rsidR="006041F6" w:rsidRPr="00321E59">
        <w:tc>
          <w:tcPr>
            <w:tcW w:w="4261" w:type="dxa"/>
          </w:tcPr>
          <w:p w:rsidR="006041F6" w:rsidRPr="00321E59" w:rsidRDefault="006041F6" w:rsidP="00FB116E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261" w:type="dxa"/>
          </w:tcPr>
          <w:p w:rsidR="006041F6" w:rsidRPr="00321E59" w:rsidRDefault="006041F6" w:rsidP="00FB116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__________________________</w:t>
            </w:r>
          </w:p>
        </w:tc>
      </w:tr>
    </w:tbl>
    <w:p w:rsidR="006041F6" w:rsidRDefault="006041F6" w:rsidP="004C7A27">
      <w:pPr>
        <w:ind w:firstLine="708"/>
        <w:jc w:val="both"/>
        <w:rPr>
          <w:sz w:val="24"/>
          <w:szCs w:val="24"/>
        </w:rPr>
      </w:pPr>
    </w:p>
    <w:p w:rsidR="006041F6" w:rsidRDefault="006041F6" w:rsidP="000D1901">
      <w:pPr>
        <w:spacing w:before="120"/>
        <w:ind w:firstLine="708"/>
        <w:jc w:val="both"/>
        <w:rPr>
          <w:b/>
          <w:bCs/>
          <w:i/>
          <w:iCs/>
        </w:rPr>
      </w:pPr>
    </w:p>
    <w:p w:rsidR="006041F6" w:rsidRPr="00C9251D" w:rsidRDefault="006041F6" w:rsidP="004C7A27">
      <w:pPr>
        <w:ind w:firstLine="708"/>
        <w:jc w:val="both"/>
        <w:rPr>
          <w:sz w:val="24"/>
          <w:szCs w:val="24"/>
        </w:rPr>
      </w:pPr>
    </w:p>
    <w:sectPr w:rsidR="006041F6" w:rsidRPr="00C9251D" w:rsidSect="003F5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C46D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F631A17"/>
    <w:multiLevelType w:val="hybridMultilevel"/>
    <w:tmpl w:val="36BAED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86E90"/>
    <w:multiLevelType w:val="hybridMultilevel"/>
    <w:tmpl w:val="3086FC92"/>
    <w:lvl w:ilvl="0" w:tplc="67D267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F6957"/>
    <w:multiLevelType w:val="hybridMultilevel"/>
    <w:tmpl w:val="DA4AE826"/>
    <w:lvl w:ilvl="0" w:tplc="DEB0BD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7A7474"/>
    <w:multiLevelType w:val="hybridMultilevel"/>
    <w:tmpl w:val="A9FA61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A27"/>
    <w:rsid w:val="000D1901"/>
    <w:rsid w:val="000D2558"/>
    <w:rsid w:val="002141DD"/>
    <w:rsid w:val="00226352"/>
    <w:rsid w:val="0023036E"/>
    <w:rsid w:val="00293266"/>
    <w:rsid w:val="00321E59"/>
    <w:rsid w:val="003F5D55"/>
    <w:rsid w:val="00481E01"/>
    <w:rsid w:val="004C7A27"/>
    <w:rsid w:val="00523589"/>
    <w:rsid w:val="005A19D0"/>
    <w:rsid w:val="006041F6"/>
    <w:rsid w:val="007A4FB9"/>
    <w:rsid w:val="008221DA"/>
    <w:rsid w:val="00890512"/>
    <w:rsid w:val="00A77A4B"/>
    <w:rsid w:val="00BC0E52"/>
    <w:rsid w:val="00BD00E5"/>
    <w:rsid w:val="00C9251D"/>
    <w:rsid w:val="00DE30F2"/>
    <w:rsid w:val="00E52D88"/>
    <w:rsid w:val="00E94A30"/>
    <w:rsid w:val="00F15860"/>
    <w:rsid w:val="00FB1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A27"/>
    <w:rPr>
      <w:rFonts w:ascii="Times New Roman" w:eastAsia="Times New Roman" w:hAnsi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C7A2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C7A27"/>
    <w:rPr>
      <w:rFonts w:ascii="Cambria" w:hAnsi="Cambria" w:cs="Cambria"/>
      <w:b/>
      <w:bCs/>
      <w:color w:val="365F91"/>
      <w:sz w:val="28"/>
      <w:szCs w:val="28"/>
    </w:rPr>
  </w:style>
  <w:style w:type="paragraph" w:styleId="BodyText">
    <w:name w:val="Body Text"/>
    <w:aliases w:val="block style,heading_txt,CV Body Text,bodytxy2,jtext,John1,One Page Summary,bt,Starbucks Body Text,heading3,3 indent,heading31,body text1,3 indent1,heading32,body text2,3 indent2,heading33,body text3,3 indent3,heading34,body text4,3 indent4"/>
    <w:basedOn w:val="Normal"/>
    <w:link w:val="BodyTextChar"/>
    <w:uiPriority w:val="99"/>
    <w:rsid w:val="004C7A27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aliases w:val="block style Char,heading_txt Char,CV Body Text Char,bodytxy2 Char,jtext Char,John1 Char,One Page Summary Char,bt Char,Starbucks Body Text Char,heading3 Char,3 indent Char,heading31 Char,body text1 Char,3 indent1 Char,heading32 Char"/>
    <w:basedOn w:val="DefaultParagraphFont"/>
    <w:link w:val="BodyText"/>
    <w:uiPriority w:val="99"/>
    <w:rsid w:val="004C7A27"/>
    <w:rPr>
      <w:rFonts w:ascii="Times New Roman" w:hAnsi="Times New Roman" w:cs="Times New Roman"/>
      <w:b/>
      <w:bCs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C7A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C7A27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2"/>
    <w:uiPriority w:val="99"/>
    <w:rsid w:val="004C7A27"/>
    <w:rPr>
      <w:rFonts w:ascii="Calibri" w:hAnsi="Calibri" w:cs="Calibri"/>
    </w:rPr>
  </w:style>
  <w:style w:type="paragraph" w:styleId="NoSpacing">
    <w:name w:val="No Spacing"/>
    <w:basedOn w:val="Normal"/>
    <w:uiPriority w:val="99"/>
    <w:qFormat/>
    <w:rsid w:val="004C7A27"/>
    <w:rPr>
      <w:rFonts w:ascii="Cambria" w:hAnsi="Cambria" w:cs="Cambria"/>
      <w:sz w:val="24"/>
      <w:szCs w:val="24"/>
      <w:lang w:eastAsia="bg-BG"/>
    </w:rPr>
  </w:style>
  <w:style w:type="character" w:styleId="PageNumber">
    <w:name w:val="page number"/>
    <w:basedOn w:val="DefaultParagraphFont"/>
    <w:uiPriority w:val="99"/>
    <w:rsid w:val="008221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578</Words>
  <Characters>3300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10</cp:revision>
  <dcterms:created xsi:type="dcterms:W3CDTF">2016-04-27T12:57:00Z</dcterms:created>
  <dcterms:modified xsi:type="dcterms:W3CDTF">2016-08-08T07:39:00Z</dcterms:modified>
</cp:coreProperties>
</file>